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 xml:space="preserve">Okulun Adı        : </w:t>
      </w:r>
    </w:p>
    <w:p w:rsidR="00327A6F" w:rsidRPr="006F7C1A" w:rsidRDefault="00327A6F" w:rsidP="006F7C1A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 :  </w:t>
      </w:r>
      <w:r>
        <w:rPr>
          <w:rFonts w:ascii="Comic Sans MS" w:hAnsi="Comic Sans MS"/>
          <w:b/>
          <w:sz w:val="20"/>
          <w:szCs w:val="20"/>
        </w:rPr>
        <w:t>04.11.2016</w:t>
      </w:r>
    </w:p>
    <w:p w:rsidR="00327A6F" w:rsidRPr="006F7C1A" w:rsidRDefault="00327A6F" w:rsidP="006F7C1A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 xml:space="preserve">Öğretmen Adı   : </w:t>
      </w:r>
    </w:p>
    <w:p w:rsidR="00327A6F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EĞİTİM AKIŞI</w:t>
      </w:r>
    </w:p>
    <w:p w:rsidR="00327A6F" w:rsidRPr="006F7C1A" w:rsidRDefault="00327A6F" w:rsidP="006F7C1A">
      <w:pPr>
        <w:pStyle w:val="NoSpacing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Güne Başlama Zamanı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Çocuklar güler yüzle karşılanır. Aileleriyle nasıl vakit geçirdikleriyle ilgili sohbet edilir. Çocuklara hangi öğrenme merkezine geçecekleri sorulup kararsız olanlara rehberlik edilir.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Oyun Zamanı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Kahvaltı - Temizlik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Etkinlik Zamanı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 xml:space="preserve"> “ ÜÇGEN</w:t>
      </w:r>
      <w:r>
        <w:rPr>
          <w:rFonts w:ascii="Comic Sans MS" w:hAnsi="Comic Sans MS"/>
          <w:sz w:val="20"/>
          <w:szCs w:val="20"/>
        </w:rPr>
        <w:t xml:space="preserve"> ” isimli Türkçe-fen matematik</w:t>
      </w:r>
      <w:r w:rsidRPr="006F7C1A">
        <w:rPr>
          <w:rFonts w:ascii="Comic Sans MS" w:hAnsi="Comic Sans MS"/>
          <w:sz w:val="20"/>
          <w:szCs w:val="20"/>
        </w:rPr>
        <w:t>-oyun etkinliği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Günü Değerlendirme Zamanı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▪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▪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▪</w:t>
      </w:r>
    </w:p>
    <w:p w:rsidR="00327A6F" w:rsidRPr="006F7C1A" w:rsidRDefault="00327A6F" w:rsidP="006F7C1A">
      <w:pPr>
        <w:pStyle w:val="NoSpacing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Eve gidiş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Hazırlıklar tamamlanır ve çocuklarla vedalaşıp ayrılır</w: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Genel değerlendirme</w:t>
      </w:r>
    </w:p>
    <w:p w:rsidR="00327A6F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Default="00327A6F" w:rsidP="006F7C1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327A6F" w:rsidRDefault="00327A6F" w:rsidP="006F7C1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327A6F" w:rsidRDefault="00327A6F" w:rsidP="006F7C1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327A6F" w:rsidRPr="006F7C1A" w:rsidRDefault="00327A6F" w:rsidP="006F7C1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ETKİNLİK PLANI</w:t>
      </w:r>
    </w:p>
    <w:p w:rsidR="00327A6F" w:rsidRPr="006F7C1A" w:rsidRDefault="00327A6F" w:rsidP="006F7C1A">
      <w:pPr>
        <w:pStyle w:val="NoSpacing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 xml:space="preserve">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</w:t>
      </w:r>
      <w:r w:rsidRPr="006F7C1A">
        <w:rPr>
          <w:rFonts w:ascii="Comic Sans MS" w:hAnsi="Comic Sans MS"/>
          <w:b/>
          <w:sz w:val="20"/>
          <w:szCs w:val="20"/>
        </w:rPr>
        <w:t>ÜÇGEN ŞEKLİNİ ÖĞRENİYORUM</w:t>
      </w:r>
    </w:p>
    <w:p w:rsidR="00327A6F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Etkinlik Türü</w:t>
      </w:r>
      <w:r>
        <w:rPr>
          <w:rFonts w:ascii="Comic Sans MS" w:hAnsi="Comic Sans MS"/>
          <w:sz w:val="20"/>
          <w:szCs w:val="20"/>
        </w:rPr>
        <w:t xml:space="preserve">   </w:t>
      </w:r>
      <w:r w:rsidRPr="006F7C1A">
        <w:rPr>
          <w:rFonts w:ascii="Comic Sans MS" w:hAnsi="Comic Sans MS"/>
          <w:sz w:val="20"/>
          <w:szCs w:val="20"/>
        </w:rPr>
        <w:t>: Türkçe Dil- Fen Matematik- Oyun (Bütünleştirilmiş Büyük Grup Etkinliği-Bireysel Etkinlik)</w:t>
      </w:r>
    </w:p>
    <w:p w:rsidR="00327A6F" w:rsidRPr="006F7C1A" w:rsidRDefault="00327A6F" w:rsidP="006F7C1A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55pt;margin-top:38.75pt;width:300.75pt;height:462pt;z-index:251658240">
            <v:textbox style="mso-next-textbox:#_x0000_s1026">
              <w:txbxContent>
                <w:p w:rsidR="00327A6F" w:rsidRPr="006F7C1A" w:rsidRDefault="00327A6F" w:rsidP="006F7C1A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327A6F" w:rsidRPr="006F7C1A" w:rsidRDefault="00327A6F" w:rsidP="006F7C1A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327A6F" w:rsidRPr="006F7C1A" w:rsidRDefault="00327A6F" w:rsidP="006F7C1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Kazanım 3. Nesne kontrolü gerektiren hareketleri yapar. (Göstergeleri: Bireysel ve eşli olarak nesneleri kontrol eder.</w:t>
                  </w:r>
                </w:p>
                <w:p w:rsidR="00327A6F" w:rsidRPr="006F7C1A" w:rsidRDefault="00327A6F" w:rsidP="006F7C1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Küçük kas kullanımı gerektiren hareketleri yapar. (Göstergeleri: Nesneleri </w:t>
                  </w:r>
                  <w:r w:rsidRPr="006F7C1A">
                    <w:rPr>
                      <w:rFonts w:ascii="Comic Sans MS" w:hAnsi="Comic Sans MS"/>
                      <w:spacing w:val="-3"/>
                      <w:sz w:val="20"/>
                      <w:szCs w:val="20"/>
                    </w:rPr>
                    <w:t xml:space="preserve">takar, çıkarır, </w:t>
                  </w:r>
                  <w:r w:rsidRPr="006F7C1A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ipe vb. dizer. </w:t>
                  </w: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 xml:space="preserve">Nesneleri </w:t>
                  </w:r>
                  <w:r w:rsidRPr="006F7C1A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değişik malzemelerle bağlar.  </w:t>
                  </w: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Nesneleri yeni şekiller oluşturacak biçimde bir araya getirir. Malzemeleri keser, yapıştırır,  değişik şekillerde katlar.</w:t>
                  </w:r>
                </w:p>
                <w:p w:rsidR="00327A6F" w:rsidRPr="006F7C1A" w:rsidRDefault="00327A6F" w:rsidP="006F7C1A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BİLİŞSEL GELİŞİM</w:t>
                  </w:r>
                  <w:r w:rsidRPr="006F7C1A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327A6F" w:rsidRPr="006F7C1A" w:rsidRDefault="00327A6F" w:rsidP="006F7C1A">
                  <w:pPr>
                    <w:pStyle w:val="NoSpacing"/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Kazanım 3. Algıladıklarını hatırlar. (Göstergeleri:</w:t>
                  </w:r>
                  <w:r w:rsidRPr="006F7C1A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327A6F" w:rsidRPr="006F7C1A" w:rsidRDefault="00327A6F" w:rsidP="006F7C1A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Kazanım 6</w:t>
                  </w:r>
                  <w:r w:rsidRPr="006F7C1A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 xml:space="preserve">. Nesne ya da varlıkları özelliklerine göre eşleştirir. </w:t>
                  </w: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6F7C1A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Nesne/varlıkları birebir eşleştirir. Nesne/varlıkları rengine, şekline, büyüklüğüne, uzunluğuna, dokusuna, sesine, yapıldığı malzemeye, tadına, kokusuna, miktarına ve kullanım amaçlarına göre ayırt eder, eşleştirir. Eş nesne/varlıkları gösterir.)</w:t>
                  </w:r>
                </w:p>
                <w:p w:rsidR="00327A6F" w:rsidRPr="006F7C1A" w:rsidRDefault="00327A6F" w:rsidP="006F7C1A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9. </w:t>
                  </w:r>
                  <w:r w:rsidRPr="006F7C1A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Nesne ya da varlıkları özelliklerine göre sıralar. </w:t>
                  </w: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6F7C1A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Nesne/varlıkları uzunluklarına, büyüklüklerine, miktarlarına, ağırlıklarına, renk tonlarına göre sıralar.)</w:t>
                  </w:r>
                </w:p>
                <w:p w:rsidR="00327A6F" w:rsidRPr="006F7C1A" w:rsidRDefault="00327A6F" w:rsidP="006F7C1A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12. </w:t>
                  </w:r>
                  <w:r w:rsidRPr="006F7C1A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Geometrik şekilleri tanır. </w:t>
                  </w: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6F7C1A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Gösterilen geometrik şeklin ismini söyler. Geometrik şekillerin özelliklerini söyler. Geometrik şekillere benzeyen nesneleri gösterir.)</w:t>
                  </w:r>
                </w:p>
                <w:p w:rsidR="00327A6F" w:rsidRPr="006F7C1A" w:rsidRDefault="00327A6F" w:rsidP="006F7C1A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</w:t>
                  </w:r>
                  <w:bookmarkStart w:id="0" w:name="_GoBack"/>
                  <w:bookmarkEnd w:id="0"/>
                </w:p>
                <w:p w:rsidR="00327A6F" w:rsidRPr="006F7C1A" w:rsidRDefault="00327A6F" w:rsidP="006F7C1A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Kazanım 2. Sesini uygun kullanır. (Göstergeleri:</w:t>
                  </w:r>
                  <w:r w:rsidRPr="006F7C1A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Konuşurken/şarkı söylerken nefesini doğru kullanır.</w:t>
                  </w:r>
                </w:p>
                <w:p w:rsidR="00327A6F" w:rsidRDefault="00327A6F" w:rsidP="006F7C1A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 (Göstergeleri:</w:t>
                  </w:r>
                  <w:r w:rsidRPr="006F7C1A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327A6F" w:rsidRPr="00A60063" w:rsidRDefault="00327A6F" w:rsidP="00191958">
                  <w:pPr>
                    <w:rPr>
                      <w:sz w:val="20"/>
                      <w:szCs w:val="20"/>
                    </w:rPr>
                  </w:pPr>
                </w:p>
                <w:p w:rsidR="00327A6F" w:rsidRDefault="00327A6F" w:rsidP="00191958">
                  <w:pPr>
                    <w:rPr>
                      <w:sz w:val="20"/>
                      <w:szCs w:val="20"/>
                    </w:rPr>
                  </w:pPr>
                </w:p>
                <w:p w:rsidR="00327A6F" w:rsidRPr="00A60063" w:rsidRDefault="00327A6F" w:rsidP="00191958">
                  <w:pPr>
                    <w:rPr>
                      <w:sz w:val="20"/>
                      <w:szCs w:val="20"/>
                    </w:rPr>
                  </w:pPr>
                </w:p>
                <w:p w:rsidR="00327A6F" w:rsidRPr="004D6C18" w:rsidRDefault="00327A6F" w:rsidP="00191958">
                  <w:pPr>
                    <w:rPr>
                      <w:b/>
                      <w:bCs/>
                      <w:color w:val="FF0000"/>
                    </w:rPr>
                  </w:pPr>
                </w:p>
                <w:p w:rsidR="00327A6F" w:rsidRPr="004C2F05" w:rsidRDefault="00327A6F" w:rsidP="00191958"/>
              </w:txbxContent>
            </v:textbox>
          </v:shape>
        </w:pict>
      </w:r>
      <w:r w:rsidRPr="006F7C1A">
        <w:rPr>
          <w:rFonts w:ascii="Comic Sans MS" w:hAnsi="Comic Sans MS"/>
          <w:b/>
          <w:sz w:val="20"/>
          <w:szCs w:val="20"/>
        </w:rPr>
        <w:t>Yaş Grubu</w:t>
      </w:r>
      <w:r w:rsidRPr="006F7C1A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: 48-60 </w:t>
      </w:r>
      <w:r w:rsidRPr="006F7C1A">
        <w:rPr>
          <w:rFonts w:ascii="Comic Sans MS" w:hAnsi="Comic Sans MS"/>
          <w:sz w:val="20"/>
          <w:szCs w:val="20"/>
        </w:rPr>
        <w:t>Ay</w:t>
      </w:r>
    </w:p>
    <w:tbl>
      <w:tblPr>
        <w:tblpPr w:leftFromText="141" w:rightFromText="141" w:vertAnchor="text" w:horzAnchor="margin" w:tblpXSpec="right" w:tblpY="5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7"/>
      </w:tblGrid>
      <w:tr w:rsidR="00327A6F" w:rsidRPr="006F7C1A" w:rsidTr="00584B73">
        <w:trPr>
          <w:trHeight w:val="8349"/>
        </w:trPr>
        <w:tc>
          <w:tcPr>
            <w:tcW w:w="7327" w:type="dxa"/>
          </w:tcPr>
          <w:p w:rsidR="00327A6F" w:rsidRDefault="00327A6F" w:rsidP="006F7C1A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27A6F" w:rsidRPr="006F7C1A" w:rsidRDefault="00327A6F" w:rsidP="006F7C1A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F7C1A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327A6F" w:rsidRPr="006F7C1A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Öğretmen boynunda üçgen ve dairelerden oluşmuş bir kolye ile sınıfa girer.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7C1A">
              <w:rPr>
                <w:rFonts w:ascii="Comic Sans MS" w:hAnsi="Comic Sans MS"/>
                <w:sz w:val="20"/>
                <w:szCs w:val="20"/>
              </w:rPr>
              <w:t>Çocukların dikkati sorularla kolyeye çekilir.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7C1A">
              <w:rPr>
                <w:rFonts w:ascii="Comic Sans MS" w:hAnsi="Comic Sans MS"/>
                <w:sz w:val="20"/>
                <w:szCs w:val="20"/>
              </w:rPr>
              <w:t>Öğretmen çocuklara “çocuklar bakın yeni aldığım kolye güzel mi?”,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7C1A">
              <w:rPr>
                <w:rFonts w:ascii="Comic Sans MS" w:hAnsi="Comic Sans MS"/>
                <w:sz w:val="20"/>
                <w:szCs w:val="20"/>
              </w:rPr>
              <w:t>”üzerindeki şekilleri çok beğendiğim için aldım bu kolyeyi</w:t>
            </w:r>
            <w:r>
              <w:rPr>
                <w:rFonts w:ascii="Comic Sans MS" w:hAnsi="Comic Sans MS"/>
                <w:sz w:val="20"/>
                <w:szCs w:val="20"/>
              </w:rPr>
              <w:t xml:space="preserve">, </w:t>
            </w:r>
            <w:r w:rsidRPr="006F7C1A">
              <w:rPr>
                <w:rFonts w:ascii="Comic Sans MS" w:hAnsi="Comic Sans MS"/>
                <w:sz w:val="20"/>
                <w:szCs w:val="20"/>
              </w:rPr>
              <w:t>bu şekillerin isimlerini biliyor musunuz?” sorularını yöneltir.</w:t>
            </w:r>
          </w:p>
          <w:p w:rsidR="00327A6F" w:rsidRPr="006F7C1A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Çocukların cevapları değerlendiril</w:t>
            </w:r>
            <w:r>
              <w:rPr>
                <w:rFonts w:ascii="Comic Sans MS" w:hAnsi="Comic Sans MS"/>
                <w:sz w:val="20"/>
                <w:szCs w:val="20"/>
              </w:rPr>
              <w:t xml:space="preserve">dikten sonra öğretmen “çocuklar </w:t>
            </w:r>
            <w:r w:rsidRPr="006F7C1A">
              <w:rPr>
                <w:rFonts w:ascii="Comic Sans MS" w:hAnsi="Comic Sans MS"/>
                <w:sz w:val="20"/>
                <w:szCs w:val="20"/>
              </w:rPr>
              <w:t>çevremizde üçgen ve daire olan hangi nesneler var?”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7C1A">
              <w:rPr>
                <w:rFonts w:ascii="Comic Sans MS" w:hAnsi="Comic Sans MS"/>
                <w:sz w:val="20"/>
                <w:szCs w:val="20"/>
              </w:rPr>
              <w:t>sorusunu çocuklara yöneltir.</w:t>
            </w:r>
          </w:p>
          <w:p w:rsidR="00327A6F" w:rsidRPr="006F7C1A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Öğrencilerin cevapları değerlendirildikten sonra öğretmen “çocuklar sizler de kendinize benimki gibi bir kolye yapabilirsiniz.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7C1A">
              <w:rPr>
                <w:rFonts w:ascii="Comic Sans MS" w:hAnsi="Comic Sans MS"/>
                <w:sz w:val="20"/>
                <w:szCs w:val="20"/>
              </w:rPr>
              <w:t>Ama önce bu kolyeleri yapmanız için okları takip edip</w:t>
            </w:r>
            <w:r>
              <w:rPr>
                <w:rFonts w:ascii="Comic Sans MS" w:hAnsi="Comic Sans MS"/>
                <w:sz w:val="20"/>
                <w:szCs w:val="20"/>
              </w:rPr>
              <w:t xml:space="preserve"> kolye yapmak için gereken malze</w:t>
            </w:r>
            <w:r w:rsidRPr="006F7C1A">
              <w:rPr>
                <w:rFonts w:ascii="Comic Sans MS" w:hAnsi="Comic Sans MS"/>
                <w:sz w:val="20"/>
                <w:szCs w:val="20"/>
              </w:rPr>
              <w:t>melere ulaşmanız gerekiyor.”  Der ve çocuklar parkurlar</w:t>
            </w: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Pr="006F7C1A">
              <w:rPr>
                <w:rFonts w:ascii="Comic Sans MS" w:hAnsi="Comic Sans MS"/>
                <w:sz w:val="20"/>
                <w:szCs w:val="20"/>
              </w:rPr>
              <w:t xml:space="preserve"> yönlendirilirler.</w:t>
            </w:r>
          </w:p>
          <w:p w:rsidR="00327A6F" w:rsidRPr="006F7C1A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</w:t>
            </w:r>
            <w:r w:rsidRPr="006F7C1A">
              <w:rPr>
                <w:rFonts w:ascii="Comic Sans MS" w:hAnsi="Comic Sans MS"/>
                <w:sz w:val="20"/>
                <w:szCs w:val="20"/>
              </w:rPr>
              <w:t>ocuklara okları takip etmelerini ve okların gösterdiği yönde verilecek olan yönergelere uygun olarak ilerlemelerini ister.</w:t>
            </w:r>
          </w:p>
          <w:p w:rsidR="00327A6F" w:rsidRPr="006F7C1A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Yönergeler şöyledir;</w:t>
            </w:r>
          </w:p>
          <w:p w:rsidR="00327A6F" w:rsidRPr="006F7C1A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Wingdings"/>
                <w:sz w:val="20"/>
                <w:szCs w:val="20"/>
              </w:rPr>
              <w:t xml:space="preserve">--- </w:t>
            </w:r>
            <w:r w:rsidRPr="006F7C1A">
              <w:rPr>
                <w:rFonts w:ascii="Comic Sans MS" w:hAnsi="Comic Sans MS"/>
                <w:sz w:val="20"/>
                <w:szCs w:val="20"/>
              </w:rPr>
              <w:t>Okun gösterdiği yönde üçgenler üzerinde çift ayak zıplayarak ilerle.</w:t>
            </w:r>
          </w:p>
          <w:p w:rsidR="00327A6F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--- </w:t>
            </w:r>
            <w:r w:rsidRPr="006F7C1A">
              <w:rPr>
                <w:rFonts w:ascii="Comic Sans MS" w:hAnsi="Comic Sans MS"/>
                <w:sz w:val="20"/>
                <w:szCs w:val="20"/>
              </w:rPr>
              <w:t>Dairelerden oluş</w:t>
            </w:r>
            <w:r>
              <w:rPr>
                <w:rFonts w:ascii="Comic Sans MS" w:hAnsi="Comic Sans MS"/>
                <w:sz w:val="20"/>
                <w:szCs w:val="20"/>
              </w:rPr>
              <w:t>muş yolda topuk-parmak ucu yürü</w:t>
            </w:r>
          </w:p>
          <w:p w:rsidR="00327A6F" w:rsidRPr="006F7C1A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--- </w:t>
            </w:r>
            <w:r w:rsidRPr="006F7C1A">
              <w:rPr>
                <w:rFonts w:ascii="Comic Sans MS" w:hAnsi="Comic Sans MS"/>
                <w:sz w:val="20"/>
                <w:szCs w:val="20"/>
              </w:rPr>
              <w:t>Yere çizilmiş zikzaklar üzerinde koşarak ilerlerler.</w:t>
            </w:r>
          </w:p>
          <w:p w:rsidR="00327A6F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--- </w:t>
            </w:r>
            <w:r w:rsidRPr="006F7C1A">
              <w:rPr>
                <w:rFonts w:ascii="Comic Sans MS" w:hAnsi="Comic Sans MS"/>
                <w:sz w:val="20"/>
                <w:szCs w:val="20"/>
              </w:rPr>
              <w:t>Yere çizilmiş sarmal çizgi üzerinde koşarak ilerlerler.</w:t>
            </w:r>
          </w:p>
          <w:p w:rsidR="00327A6F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---  </w:t>
            </w:r>
            <w:r w:rsidRPr="006F7C1A">
              <w:rPr>
                <w:rFonts w:ascii="Comic Sans MS" w:hAnsi="Comic Sans MS"/>
                <w:sz w:val="20"/>
                <w:szCs w:val="20"/>
              </w:rPr>
              <w:t>Çocuklar  gösterilen tümsekten çıkıp kolye için gerekli malzemeleri alıp sahneden çift ayak zıplayıp inerek sınıfa dönerler.</w:t>
            </w:r>
          </w:p>
          <w:p w:rsidR="00327A6F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327A6F" w:rsidRDefault="00327A6F" w:rsidP="006F7C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Masalara geçilir ve üçgenler yapılır</w:t>
            </w:r>
          </w:p>
          <w:p w:rsidR="00327A6F" w:rsidRPr="00584B73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584B73">
              <w:rPr>
                <w:rFonts w:ascii="Comic Sans MS" w:hAnsi="Comic Sans MS"/>
                <w:sz w:val="20"/>
                <w:szCs w:val="20"/>
              </w:rPr>
              <w:t>Ben bir üçgenim</w:t>
            </w:r>
          </w:p>
          <w:p w:rsidR="00327A6F" w:rsidRPr="00584B73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584B73">
              <w:rPr>
                <w:rFonts w:ascii="Comic Sans MS" w:hAnsi="Comic Sans MS"/>
                <w:sz w:val="20"/>
                <w:szCs w:val="20"/>
              </w:rPr>
              <w:t>Dilimlenmiş yaş pastaya benzerim</w:t>
            </w:r>
          </w:p>
          <w:p w:rsidR="00327A6F" w:rsidRPr="00584B73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584B73">
              <w:rPr>
                <w:rFonts w:ascii="Comic Sans MS" w:hAnsi="Comic Sans MS"/>
                <w:sz w:val="20"/>
                <w:szCs w:val="20"/>
              </w:rPr>
              <w:t>Üç kenar,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584B73">
              <w:rPr>
                <w:rFonts w:ascii="Comic Sans MS" w:hAnsi="Comic Sans MS"/>
                <w:sz w:val="20"/>
                <w:szCs w:val="20"/>
              </w:rPr>
              <w:t>üç köşe</w:t>
            </w:r>
          </w:p>
          <w:p w:rsidR="00327A6F" w:rsidRPr="00584B73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584B73">
              <w:rPr>
                <w:rFonts w:ascii="Comic Sans MS" w:hAnsi="Comic Sans MS"/>
                <w:sz w:val="20"/>
                <w:szCs w:val="20"/>
              </w:rPr>
              <w:t>Haydi sen de çizmeyi dene! ……….. tekerlemesi söylenerek etkinlik tamamlanır.</w:t>
            </w:r>
          </w:p>
          <w:p w:rsidR="00327A6F" w:rsidRPr="006F7C1A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584B73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</w:tc>
      </w:tr>
    </w:tbl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</w:p>
    <w:p w:rsidR="00327A6F" w:rsidRPr="006F7C1A" w:rsidRDefault="00327A6F" w:rsidP="006F7C1A">
      <w:pPr>
        <w:pStyle w:val="NoSpacing"/>
        <w:rPr>
          <w:rFonts w:ascii="Comic Sans MS" w:hAnsi="Comic Sans MS"/>
          <w:color w:val="000000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vanish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483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35"/>
      </w:tblGrid>
      <w:tr w:rsidR="00327A6F" w:rsidRPr="006F7C1A" w:rsidTr="00584B73">
        <w:trPr>
          <w:trHeight w:val="614"/>
        </w:trPr>
        <w:tc>
          <w:tcPr>
            <w:tcW w:w="7535" w:type="dxa"/>
          </w:tcPr>
          <w:p w:rsidR="00327A6F" w:rsidRPr="006F7C1A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327A6F" w:rsidRPr="00584B73" w:rsidRDefault="00327A6F" w:rsidP="00584B73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584B73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327A6F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Sınıfta engelli öğrencinin engeline uygun şekilde etkinlikler düzenlenmelidir.</w:t>
            </w:r>
          </w:p>
          <w:p w:rsidR="00327A6F" w:rsidRPr="006F7C1A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327A6F" w:rsidRPr="006F7C1A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27" type="#_x0000_t202" style="position:absolute;margin-left:7.05pt;margin-top:-5.4pt;width:295.5pt;height:76pt;z-index:251659264;mso-position-horizontal-relative:text;mso-position-vertical-relative:text">
            <v:textbox style="mso-next-textbox:#_x0000_s1027">
              <w:txbxContent>
                <w:p w:rsidR="00327A6F" w:rsidRPr="00584B73" w:rsidRDefault="00327A6F" w:rsidP="0019195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584B73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327A6F" w:rsidRPr="00584B73" w:rsidRDefault="00327A6F" w:rsidP="00191958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584B7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Üçgen ve daire şeklinden yapılmış kolye.</w:t>
                  </w:r>
                </w:p>
                <w:p w:rsidR="00327A6F" w:rsidRPr="00584B73" w:rsidRDefault="00327A6F" w:rsidP="0019195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584B73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327A6F" w:rsidRPr="00584B73" w:rsidRDefault="00327A6F" w:rsidP="0019195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B73">
                    <w:rPr>
                      <w:rFonts w:ascii="Comic Sans MS" w:hAnsi="Comic Sans MS"/>
                      <w:sz w:val="20"/>
                      <w:szCs w:val="20"/>
                    </w:rPr>
                    <w:t>Üçgen şekli</w:t>
                  </w:r>
                </w:p>
              </w:txbxContent>
            </v:textbox>
          </v:shape>
        </w:pict>
      </w: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p w:rsidR="00327A6F" w:rsidRPr="00584B73" w:rsidRDefault="00327A6F" w:rsidP="00584B7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84B73">
        <w:rPr>
          <w:rFonts w:ascii="Comic Sans MS" w:hAnsi="Comic Sans MS"/>
          <w:b/>
          <w:sz w:val="20"/>
          <w:szCs w:val="20"/>
        </w:rPr>
        <w:t>AİLE KAYILIMI</w:t>
      </w:r>
    </w:p>
    <w:p w:rsidR="00327A6F" w:rsidRPr="006F7C1A" w:rsidRDefault="00327A6F" w:rsidP="00584B7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Çevrelerindeki üçgen şekline benzeyen nesneleri bulma oyununu oynamaları tavsiye edilir</w:t>
      </w:r>
    </w:p>
    <w:p w:rsidR="00327A6F" w:rsidRPr="006F7C1A" w:rsidRDefault="00327A6F" w:rsidP="00584B7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38"/>
      </w:tblGrid>
      <w:tr w:rsidR="00327A6F" w:rsidRPr="006F7C1A" w:rsidTr="00584B73">
        <w:trPr>
          <w:trHeight w:val="1435"/>
        </w:trPr>
        <w:tc>
          <w:tcPr>
            <w:tcW w:w="13638" w:type="dxa"/>
          </w:tcPr>
          <w:p w:rsidR="00327A6F" w:rsidRPr="006F7C1A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327A6F" w:rsidRPr="00584B73" w:rsidRDefault="00327A6F" w:rsidP="00584B73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584B73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327A6F" w:rsidRPr="006F7C1A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Çevremizde üçgen o</w:t>
            </w:r>
            <w:r w:rsidRPr="006F7C1A">
              <w:rPr>
                <w:rFonts w:ascii="Comic Sans MS" w:hAnsi="Comic Sans MS"/>
                <w:sz w:val="20"/>
                <w:szCs w:val="20"/>
              </w:rPr>
              <w:t>lan hangi nesneler var?</w:t>
            </w:r>
          </w:p>
          <w:p w:rsidR="00327A6F" w:rsidRPr="006F7C1A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Üçgen şeklini neye benzettiniz?</w:t>
            </w:r>
          </w:p>
          <w:p w:rsidR="00327A6F" w:rsidRPr="006F7C1A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2.sayı/20</w:t>
            </w:r>
            <w:r w:rsidRPr="006F7C1A">
              <w:rPr>
                <w:rFonts w:ascii="Comic Sans MS" w:hAnsi="Comic Sans MS"/>
                <w:sz w:val="20"/>
                <w:szCs w:val="20"/>
              </w:rPr>
              <w:t>. sayfa yönergeler doğrultusunda yapılır.</w:t>
            </w:r>
          </w:p>
          <w:p w:rsidR="00327A6F" w:rsidRPr="006F7C1A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327A6F" w:rsidRPr="006F7C1A" w:rsidRDefault="00327A6F" w:rsidP="00584B7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27A6F" w:rsidRPr="006F7C1A" w:rsidRDefault="00327A6F" w:rsidP="006F7C1A">
      <w:pPr>
        <w:pStyle w:val="NoSpacing"/>
        <w:rPr>
          <w:rFonts w:ascii="Comic Sans MS" w:hAnsi="Comic Sans MS"/>
          <w:sz w:val="20"/>
          <w:szCs w:val="20"/>
        </w:rPr>
      </w:pPr>
    </w:p>
    <w:sectPr w:rsidR="00327A6F" w:rsidRPr="006F7C1A" w:rsidSect="00674F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 w:code="1"/>
      <w:pgMar w:top="1134" w:right="1134" w:bottom="1134" w:left="1134" w:header="709" w:footer="709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A6F" w:rsidRDefault="00327A6F">
      <w:r>
        <w:separator/>
      </w:r>
    </w:p>
  </w:endnote>
  <w:endnote w:type="continuationSeparator" w:id="0">
    <w:p w:rsidR="00327A6F" w:rsidRDefault="00327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6F" w:rsidRDefault="00327A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6F" w:rsidRDefault="00327A6F" w:rsidP="00674F26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27A6F" w:rsidRDefault="00327A6F" w:rsidP="00674F2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6F" w:rsidRDefault="00327A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A6F" w:rsidRDefault="00327A6F">
      <w:r>
        <w:separator/>
      </w:r>
    </w:p>
  </w:footnote>
  <w:footnote w:type="continuationSeparator" w:id="0">
    <w:p w:rsidR="00327A6F" w:rsidRDefault="00327A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6F" w:rsidRDefault="00327A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6F" w:rsidRPr="009022B3" w:rsidRDefault="00327A6F" w:rsidP="00674F26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6F" w:rsidRDefault="00327A6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958"/>
    <w:rsid w:val="00072F5C"/>
    <w:rsid w:val="000B5B04"/>
    <w:rsid w:val="000B6628"/>
    <w:rsid w:val="00127322"/>
    <w:rsid w:val="001313D4"/>
    <w:rsid w:val="001424CF"/>
    <w:rsid w:val="00182809"/>
    <w:rsid w:val="00191958"/>
    <w:rsid w:val="00192ECD"/>
    <w:rsid w:val="001C5F65"/>
    <w:rsid w:val="00210674"/>
    <w:rsid w:val="0023672D"/>
    <w:rsid w:val="002506CC"/>
    <w:rsid w:val="00294C3C"/>
    <w:rsid w:val="00316C7D"/>
    <w:rsid w:val="00327A6F"/>
    <w:rsid w:val="003303A3"/>
    <w:rsid w:val="00330B5C"/>
    <w:rsid w:val="00396D37"/>
    <w:rsid w:val="003B0CDD"/>
    <w:rsid w:val="003B53BA"/>
    <w:rsid w:val="003D35B0"/>
    <w:rsid w:val="00461E73"/>
    <w:rsid w:val="00486D46"/>
    <w:rsid w:val="004B7F24"/>
    <w:rsid w:val="004C2F05"/>
    <w:rsid w:val="004D6C18"/>
    <w:rsid w:val="004E4ACD"/>
    <w:rsid w:val="004F55CB"/>
    <w:rsid w:val="00527F50"/>
    <w:rsid w:val="005601B4"/>
    <w:rsid w:val="005755AF"/>
    <w:rsid w:val="00584B73"/>
    <w:rsid w:val="005F767E"/>
    <w:rsid w:val="00674ADD"/>
    <w:rsid w:val="00674F26"/>
    <w:rsid w:val="006856DA"/>
    <w:rsid w:val="006900C5"/>
    <w:rsid w:val="006E18EE"/>
    <w:rsid w:val="006F22B5"/>
    <w:rsid w:val="006F7C1A"/>
    <w:rsid w:val="00741639"/>
    <w:rsid w:val="00784097"/>
    <w:rsid w:val="00792B15"/>
    <w:rsid w:val="007A73A7"/>
    <w:rsid w:val="007D764E"/>
    <w:rsid w:val="0080006A"/>
    <w:rsid w:val="00815146"/>
    <w:rsid w:val="008735E5"/>
    <w:rsid w:val="00885870"/>
    <w:rsid w:val="00895072"/>
    <w:rsid w:val="008A78B3"/>
    <w:rsid w:val="008B138D"/>
    <w:rsid w:val="008B41B9"/>
    <w:rsid w:val="008C7296"/>
    <w:rsid w:val="008D19AF"/>
    <w:rsid w:val="009022B3"/>
    <w:rsid w:val="009219EA"/>
    <w:rsid w:val="0093472E"/>
    <w:rsid w:val="00946C2B"/>
    <w:rsid w:val="0094795D"/>
    <w:rsid w:val="0095255D"/>
    <w:rsid w:val="009562FD"/>
    <w:rsid w:val="009A233B"/>
    <w:rsid w:val="009B7C4C"/>
    <w:rsid w:val="009F2349"/>
    <w:rsid w:val="00A01F32"/>
    <w:rsid w:val="00A60063"/>
    <w:rsid w:val="00A64A68"/>
    <w:rsid w:val="00A90F42"/>
    <w:rsid w:val="00AB3622"/>
    <w:rsid w:val="00AD0E84"/>
    <w:rsid w:val="00AD485D"/>
    <w:rsid w:val="00B1140D"/>
    <w:rsid w:val="00B1203A"/>
    <w:rsid w:val="00B14470"/>
    <w:rsid w:val="00B2522E"/>
    <w:rsid w:val="00B25C0F"/>
    <w:rsid w:val="00B70C1D"/>
    <w:rsid w:val="00B72B6E"/>
    <w:rsid w:val="00B8434F"/>
    <w:rsid w:val="00BD25D4"/>
    <w:rsid w:val="00BD4761"/>
    <w:rsid w:val="00BF0D89"/>
    <w:rsid w:val="00C11752"/>
    <w:rsid w:val="00C7190D"/>
    <w:rsid w:val="00C9786E"/>
    <w:rsid w:val="00CA450E"/>
    <w:rsid w:val="00CA4753"/>
    <w:rsid w:val="00CE70A7"/>
    <w:rsid w:val="00D83A32"/>
    <w:rsid w:val="00D85794"/>
    <w:rsid w:val="00DF42D7"/>
    <w:rsid w:val="00E070BC"/>
    <w:rsid w:val="00E123DE"/>
    <w:rsid w:val="00E91368"/>
    <w:rsid w:val="00EB4686"/>
    <w:rsid w:val="00EB5EC8"/>
    <w:rsid w:val="00ED311B"/>
    <w:rsid w:val="00EF010C"/>
    <w:rsid w:val="00F20F7F"/>
    <w:rsid w:val="00F21214"/>
    <w:rsid w:val="00F30038"/>
    <w:rsid w:val="00F338DD"/>
    <w:rsid w:val="00F7121C"/>
    <w:rsid w:val="00F83E51"/>
    <w:rsid w:val="00FC3E6F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5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91958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91958"/>
    <w:rPr>
      <w:sz w:val="24"/>
    </w:rPr>
  </w:style>
  <w:style w:type="character" w:styleId="PageNumber">
    <w:name w:val="page number"/>
    <w:basedOn w:val="DefaultParagraphFont"/>
    <w:uiPriority w:val="99"/>
    <w:rsid w:val="0019195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91958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91958"/>
    <w:rPr>
      <w:sz w:val="24"/>
    </w:rPr>
  </w:style>
  <w:style w:type="paragraph" w:customStyle="1" w:styleId="Default">
    <w:name w:val="Default"/>
    <w:uiPriority w:val="99"/>
    <w:rsid w:val="00CA475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6F7C1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8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8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8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48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811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8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81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8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4</Pages>
  <Words>420</Words>
  <Characters>2399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37</cp:revision>
  <dcterms:created xsi:type="dcterms:W3CDTF">2013-06-11T12:00:00Z</dcterms:created>
  <dcterms:modified xsi:type="dcterms:W3CDTF">2016-08-29T21:16:00Z</dcterms:modified>
</cp:coreProperties>
</file>